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072EAF" w:rsidP="00072EAF" w:rsidRDefault="00072EAF" w14:paraId="2f83e78" w14:textId="2f83e78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072EAF" w:rsidP="00072EAF" w:rsidRDefault="00072EA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072EAF" w:rsidP="00072EAF" w:rsidRDefault="00072EA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072EAF" w:rsidP="00072EAF" w:rsidRDefault="00072EA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 St-255</w:t>
      </w:r>
      <w:r w:rsidRPr="00967383">
        <w:rPr>
          <w:rFonts w:ascii="Arial" w:hAnsi="Arial" w:cs="Arial"/>
        </w:rPr>
        <w:t>/2021-</w:t>
      </w:r>
      <w:r>
        <w:rPr>
          <w:rFonts w:ascii="Arial" w:hAnsi="Arial" w:cs="Arial"/>
        </w:rPr>
        <w:t>9</w:t>
      </w:r>
    </w:p>
    <w:p w:rsidR="00072EAF" w:rsidP="00072EAF" w:rsidRDefault="00072EA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703788" w:rsidP="00072EAF" w:rsidRDefault="00703788">
      <w:pPr>
        <w:spacing w:line="240" w:lineRule="atLeast"/>
        <w:rPr>
          <w:rFonts w:ascii="Arial" w:hAnsi="Arial" w:cs="Arial"/>
        </w:rPr>
      </w:pP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8. lipnja</w:t>
      </w:r>
      <w:r w:rsidRPr="00967383">
        <w:rPr>
          <w:rFonts w:ascii="Arial" w:hAnsi="Arial" w:cs="Arial"/>
        </w:rPr>
        <w:t xml:space="preserve"> 2021.</w:t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072EAF">
        <w:rPr>
          <w:rFonts w:ascii="Arial" w:hAnsi="Arial" w:cs="Arial"/>
        </w:rPr>
        <w:t>AGRA PLUS j.d.o.o., OIB 88276287689, Umag, Finida, Labinske republike 6 B</w:t>
      </w:r>
    </w:p>
    <w:p w:rsidRPr="00967383" w:rsidR="00072EAF" w:rsidP="00072EAF" w:rsidRDefault="00072EAF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 sudac</w:t>
      </w:r>
      <w:r w:rsidRPr="00967383">
        <w:rPr>
          <w:rFonts w:ascii="Arial" w:hAnsi="Arial" w:cs="Arial"/>
        </w:rPr>
        <w:t xml:space="preserve"> </w:t>
      </w:r>
    </w:p>
    <w:p w:rsidRPr="00967383" w:rsidR="00072EAF" w:rsidP="00072EAF" w:rsidRDefault="005341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Lorena Paris Aničić</w:t>
      </w:r>
      <w:r w:rsidRPr="00967383" w:rsidR="00072EAF">
        <w:rPr>
          <w:rFonts w:ascii="Arial" w:hAnsi="Arial" w:cs="Arial"/>
        </w:rPr>
        <w:t>, zapisničarka</w:t>
      </w: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9:1</w:t>
      </w:r>
      <w:r w:rsidRPr="00967383">
        <w:rPr>
          <w:rFonts w:ascii="Arial" w:hAnsi="Arial" w:cs="Arial"/>
        </w:rPr>
        <w:t>0 sati. Ročište je javno.</w:t>
      </w: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534179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 w:rsidRPr="00534179">
        <w:rPr>
          <w:rFonts w:ascii="Arial" w:hAnsi="Arial" w:cs="Arial"/>
        </w:rPr>
        <w:t>- Za predlagatelja: nitko</w:t>
      </w:r>
    </w:p>
    <w:p w:rsidRPr="00534179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 w:rsidRPr="00534179">
        <w:rPr>
          <w:rFonts w:ascii="Arial" w:hAnsi="Arial" w:cs="Arial"/>
        </w:rPr>
        <w:t xml:space="preserve">- Za dužnika: </w:t>
      </w:r>
      <w:r w:rsidR="00367675">
        <w:rPr>
          <w:rFonts w:ascii="Arial" w:hAnsi="Arial" w:cs="Arial"/>
        </w:rPr>
        <w:t>zz Renato Gavrilović</w:t>
      </w:r>
    </w:p>
    <w:p w:rsidRPr="00534179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</w:p>
    <w:p w:rsidRPr="00534179" w:rsidR="000C6EB9" w:rsidP="000C6EB9" w:rsidRDefault="000C6EB9">
      <w:pPr>
        <w:spacing w:line="240" w:lineRule="atLeast"/>
        <w:jc w:val="both"/>
        <w:rPr>
          <w:rFonts w:ascii="Arial" w:hAnsi="Arial" w:cs="Arial"/>
        </w:rPr>
      </w:pPr>
      <w:r w:rsidRPr="00534179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967383" w:rsidR="000C6EB9" w:rsidP="00072EAF" w:rsidRDefault="000C6EB9">
      <w:pPr>
        <w:spacing w:line="240" w:lineRule="atLeast"/>
        <w:jc w:val="both"/>
        <w:rPr>
          <w:rFonts w:ascii="Arial" w:hAnsi="Arial" w:cs="Arial"/>
        </w:rPr>
      </w:pPr>
    </w:p>
    <w:p w:rsidRPr="008123B4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8123B4">
        <w:rPr>
          <w:rFonts w:ascii="Arial" w:hAnsi="Arial" w:cs="Arial"/>
        </w:rPr>
        <w:t>objavljeno na e-Oglasnoj ploči sudova dana 28.4.2021.</w:t>
      </w:r>
    </w:p>
    <w:p w:rsidRPr="00967383" w:rsidR="00072EAF" w:rsidP="00072EAF" w:rsidRDefault="00072EAF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072EAF" w:rsidP="00072EAF" w:rsidRDefault="00072EAF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Nazočni </w:t>
      </w:r>
      <w:r w:rsidR="00367675">
        <w:rPr>
          <w:rFonts w:ascii="Arial" w:hAnsi="Arial" w:cs="Arial"/>
        </w:rPr>
        <w:t>zakonski zastupnik dužnika</w:t>
      </w:r>
      <w:r w:rsidRPr="00967383">
        <w:rPr>
          <w:rFonts w:ascii="Arial" w:hAnsi="Arial" w:cs="Arial"/>
        </w:rPr>
        <w:t xml:space="preserve"> upozorava se na dužnost kazivanja istine, da ne smije ništa prešutjeti i da bi davanje lažnog iskaza predstavljalo kazneno djelo, te nakon toga izjavljuje da </w:t>
      </w:r>
      <w:r w:rsidR="00367675">
        <w:rPr>
          <w:rFonts w:ascii="Arial" w:hAnsi="Arial" w:cs="Arial"/>
        </w:rPr>
        <w:t>društvo nema nikakvih nekretnina u vlasništvu niti vrijednih pokretnina, također društvo ne obavlja djelatnost i ne ostvaruje prihode.</w:t>
      </w:r>
    </w:p>
    <w:p w:rsidRPr="00967383" w:rsidR="00367675" w:rsidP="00072EAF" w:rsidRDefault="00367675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Ne protivi se otvaranju stečajnog postupka obzirom da su za to nastupili zakonom propisani uvjeti.</w:t>
      </w:r>
    </w:p>
    <w:p w:rsidR="00072EAF" w:rsidP="00072EAF" w:rsidRDefault="00072EAF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703788" w:rsidP="00072EAF" w:rsidRDefault="00703788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072EAF" w:rsidP="00072EAF" w:rsidRDefault="00072EA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703788" w:rsidP="00072EAF" w:rsidRDefault="00703788">
      <w:pPr>
        <w:spacing w:line="240" w:lineRule="atLeast"/>
        <w:jc w:val="center"/>
        <w:rPr>
          <w:rFonts w:ascii="Arial" w:hAnsi="Arial" w:cs="Arial"/>
        </w:rPr>
      </w:pPr>
    </w:p>
    <w:p w:rsidRPr="00967383" w:rsidR="00072EAF" w:rsidP="00072EAF" w:rsidRDefault="00072EA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072EAF" w:rsidP="00072EAF" w:rsidRDefault="00367675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967383" w:rsidR="00072EAF">
        <w:rPr>
          <w:rFonts w:ascii="Arial" w:hAnsi="Arial" w:cs="Arial"/>
        </w:rPr>
        <w:t>Odluka će biti donesena u pisanom obliku.</w:t>
      </w:r>
    </w:p>
    <w:p w:rsidRPr="00967383" w:rsidR="000C6EB9" w:rsidP="00072EAF" w:rsidRDefault="000C6EB9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367675" w:rsidR="000C6EB9" w:rsidP="000C6EB9" w:rsidRDefault="00367675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367675" w:rsidR="000C6EB9">
        <w:rPr>
          <w:rFonts w:ascii="Arial" w:hAnsi="Arial" w:cs="Arial"/>
        </w:rPr>
        <w:t>S obzirom da se ročište održava na da</w:t>
      </w:r>
      <w:r w:rsidRPr="00367675">
        <w:rPr>
          <w:rFonts w:ascii="Arial" w:hAnsi="Arial" w:cs="Arial"/>
        </w:rPr>
        <w:t>ljinu, nazočni zakonski zastupnik dužnika potvrđuje</w:t>
      </w:r>
      <w:r w:rsidRPr="00367675" w:rsidR="000C6EB9">
        <w:rPr>
          <w:rFonts w:ascii="Arial" w:hAnsi="Arial" w:cs="Arial"/>
        </w:rPr>
        <w:t xml:space="preserve"> da </w:t>
      </w:r>
      <w:r w:rsidRPr="00367675">
        <w:rPr>
          <w:rFonts w:ascii="Arial" w:hAnsi="Arial" w:cs="Arial"/>
        </w:rPr>
        <w:t>je tijek sastava zapisnika pratio</w:t>
      </w:r>
      <w:r w:rsidRPr="00367675" w:rsidR="000C6EB9">
        <w:rPr>
          <w:rFonts w:ascii="Arial" w:hAnsi="Arial" w:cs="Arial"/>
        </w:rPr>
        <w:t xml:space="preserve"> putem zvučnika i p</w:t>
      </w:r>
      <w:r w:rsidRPr="00367675">
        <w:rPr>
          <w:rFonts w:ascii="Arial" w:hAnsi="Arial" w:cs="Arial"/>
        </w:rPr>
        <w:t>utem ekrana na svojem računalu te da nema</w:t>
      </w:r>
      <w:r w:rsidRPr="00367675" w:rsidR="000C6EB9">
        <w:rPr>
          <w:rFonts w:ascii="Arial" w:hAnsi="Arial" w:cs="Arial"/>
        </w:rPr>
        <w:t xml:space="preserve"> prigovora na sastav zapisnika.</w:t>
      </w:r>
    </w:p>
    <w:p w:rsidRPr="00367675" w:rsidR="000C6EB9" w:rsidP="000C6EB9" w:rsidRDefault="000C6EB9">
      <w:pPr>
        <w:pStyle w:val="Tijeloteksta"/>
        <w:spacing w:line="240" w:lineRule="atLeast"/>
        <w:rPr>
          <w:rFonts w:ascii="Arial" w:hAnsi="Arial" w:cs="Arial"/>
        </w:rPr>
      </w:pPr>
    </w:p>
    <w:p w:rsidRPr="00367675" w:rsidR="000C6EB9" w:rsidP="000C6EB9" w:rsidRDefault="00367675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III. </w:t>
      </w:r>
      <w:r w:rsidRPr="00367675" w:rsidR="000C6EB9">
        <w:rPr>
          <w:rFonts w:ascii="Arial" w:hAnsi="Arial" w:cs="Arial"/>
        </w:rPr>
        <w:t>S obzirom da se ročište održava na daljinu, nazočni neće potpisati zapisnik.</w:t>
      </w:r>
    </w:p>
    <w:p w:rsidRPr="00DD67F9" w:rsidR="000C6EB9" w:rsidP="000C6EB9" w:rsidRDefault="000C6EB9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534179" w:rsidR="000C6EB9" w:rsidP="000C6EB9" w:rsidRDefault="00367675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IV. </w:t>
      </w:r>
      <w:r w:rsidRPr="00534179" w:rsidR="000C6EB9">
        <w:rPr>
          <w:rFonts w:ascii="Arial" w:hAnsi="Arial" w:cs="Arial"/>
        </w:rPr>
        <w:t>Ovaj zapisnik objaviti će se na e-Oglasnoj ploči.</w:t>
      </w:r>
    </w:p>
    <w:p w:rsidR="00072EAF" w:rsidP="00072EAF" w:rsidRDefault="00072EA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0C6EB9" w:rsidP="00072EAF" w:rsidRDefault="000C6EB9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703788" w:rsidP="00072EAF" w:rsidRDefault="00703788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703788" w:rsidP="00072EAF" w:rsidRDefault="00703788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703788" w:rsidP="00072EAF" w:rsidRDefault="00703788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703788" w:rsidP="00072EAF" w:rsidRDefault="00703788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072EAF" w:rsidP="00072EAF" w:rsidRDefault="00072EA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534179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534179">
        <w:rPr>
          <w:rFonts w:ascii="Arial" w:hAnsi="Arial" w:cs="Arial"/>
        </w:rPr>
        <w:t>1</w:t>
      </w:r>
      <w:r w:rsidR="00703788"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 xml:space="preserve"> sati.</w:t>
      </w:r>
    </w:p>
    <w:p w:rsidRPr="00967383" w:rsidR="00072EAF" w:rsidP="00072EAF" w:rsidRDefault="00072EAF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072EAF" w:rsidP="00072EAF" w:rsidRDefault="00072EAF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>
        <w:rPr>
          <w:rFonts w:ascii="Arial" w:hAnsi="Arial" w:cs="Arial"/>
        </w:rPr>
        <w:t>:</w:t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072EAF" w:rsidP="00072EAF" w:rsidRDefault="00072EAF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072EAF" w:rsidP="00072EAF" w:rsidRDefault="00072EAF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</w:t>
      </w:r>
      <w:r w:rsidR="00703788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  Zapisničarka: </w:t>
      </w:r>
      <w:r w:rsidRPr="00967383">
        <w:rPr>
          <w:rFonts w:ascii="Arial" w:hAnsi="Arial" w:cs="Arial"/>
        </w:rPr>
        <w:tab/>
      </w: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Pr="00967383" w:rsidR="00072EAF" w:rsidP="00072EAF" w:rsidRDefault="00072EAF">
      <w:pPr>
        <w:rPr>
          <w:rFonts w:ascii="Arial" w:hAnsi="Arial" w:cs="Arial"/>
        </w:rPr>
      </w:pPr>
    </w:p>
    <w:p w:rsidR="00072EAF" w:rsidP="00072EAF" w:rsidRDefault="00072EAF"/>
    <w:p w:rsidR="002410FA" w:rsidRDefault="002410FA"/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7EB6" w:rsidP="00072EAF" w:rsidRDefault="00827EB6">
      <w:r>
        <w:separator/>
      </w:r>
    </w:p>
  </w:endnote>
  <w:endnote w:type="continuationSeparator" w:id="0">
    <w:p w:rsidR="00827EB6" w:rsidP="00072EAF" w:rsidRDefault="00827EB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7EB6" w:rsidP="00072EAF" w:rsidRDefault="00827EB6">
      <w:r>
        <w:separator/>
      </w:r>
    </w:p>
  </w:footnote>
  <w:footnote w:type="continuationSeparator" w:id="0">
    <w:p w:rsidR="00827EB6" w:rsidP="00072EAF" w:rsidRDefault="00827EB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2757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7660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072EAF">
          <w:rPr>
            <w:rFonts w:ascii="Arial" w:hAnsi="Arial" w:cs="Arial"/>
          </w:rPr>
          <w:t xml:space="preserve"> 1 St-255</w:t>
        </w:r>
        <w:r w:rsidRPr="00967383" w:rsidR="00072EAF">
          <w:rPr>
            <w:rFonts w:ascii="Arial" w:hAnsi="Arial" w:cs="Arial"/>
          </w:rPr>
          <w:t>/2021-</w:t>
        </w:r>
        <w:r w:rsidR="00072EAF">
          <w:rPr>
            <w:rFonts w:ascii="Arial" w:hAnsi="Arial" w:cs="Arial"/>
          </w:rPr>
          <w:t>9</w:t>
        </w:r>
      </w:p>
    </w:sdtContent>
  </w:sdt>
  <w:p w:rsidR="001E6FBA" w:rsidRDefault="0047660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AF"/>
    <w:rsid w:val="00072EAF"/>
    <w:rsid w:val="000C6EB9"/>
    <w:rsid w:val="002410FA"/>
    <w:rsid w:val="00367675"/>
    <w:rsid w:val="00476606"/>
    <w:rsid w:val="00534179"/>
    <w:rsid w:val="00703788"/>
    <w:rsid w:val="00827EB6"/>
    <w:rsid w:val="00D2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54F5429-0B8A-4565-AE5C-03A03A0677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2EAF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072EA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072EA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72EA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EAF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72EA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EAF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766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66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660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660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660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St-255/2021-9</izvorni_sadrzaj>
    <derivirana_varijabla naziv="DomainObject.Zapisnik.Oznaka_1">St-255/2021-9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ožujka 2021.</izvorni_sadrzaj>
    <derivirana_varijabla naziv="DomainObject.Predmet.DatumIzradeOptuznogAkta_1">29. ožujka 2021.</derivirana_varijabla>
  </DomainObject.Predmet.DatumIzradeOptuznogAkta>
  <DomainObject.Predmet.DatumIzradeOptuznogAktaFormated>
    <izvorni_sadrzaj>29.3.2021.</izvorni_sadrzaj>
    <derivirana_varijabla naziv="DomainObject.Predmet.DatumIzradeOptuznogAktaFormated_1">29.3.2021.</derivirana_varijabla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ožujka 2021.</izvorni_sadrzaj>
    <derivirana_varijabla naziv="DomainObject.Predmet.DatumPrimitkaOptuznogAkta_1">29.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St-255/2021</izvorni_sadrzaj>
    <derivirana_varijabla naziv="DomainObject.Predmet.OznakaBroj_1">St-255/2021</derivirana_varijabla>
  </DomainObject.Predmet.OznakaBroj>
  <DomainObject.Predmet.OznakaBrojOptuznogAkta>
    <izvorni_sadrzaj>04-06-21-2889</izvorni_sadrzaj>
    <derivirana_varijabla naziv="DomainObject.Predmet.OznakaBrojOptuznogAkta_1">04-06-21-2889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 PLUS j.d.o.o. Umag</izvorni_sadrzaj>
    <derivirana_varijabla naziv="DomainObject.Predmet.ProtustrankaFormated_1">  AGRA PLUS j.d.o.o. Umag</derivirana_varijabla>
  </DomainObject.Predmet.ProtustrankaFormated>
  <DomainObject.Predmet.ProtustrankaFormatedOIB>
    <izvorni_sadrzaj>  AGRA PLUS j.d.o.o. Umag, OIB 88276287689</izvorni_sadrzaj>
    <derivirana_varijabla naziv="DomainObject.Predmet.ProtustrankaFormatedOIB_1">  AGRA PLUS j.d.o.o. Umag, OIB 88276287689</derivirana_varijabla>
  </DomainObject.Predmet.ProtustrankaFormatedOIB>
  <DomainObject.Predmet.ProtustrankaFormatedWithAdress>
    <izvorni_sadrzaj> AGRA PLUS j.d.o.o. Umag, Finida, Labinske republike 6 B, 52470 Umag</izvorni_sadrzaj>
    <derivirana_varijabla naziv="DomainObject.Predmet.ProtustrankaFormatedWithAdress_1"> AGRA PLUS j.d.o.o. Umag, Finida, Labinske republike 6 B, 52470 Umag</derivirana_varijabla>
  </DomainObject.Predmet.ProtustrankaFormatedWithAdress>
  <DomainObject.Predmet.ProtustrankaFormatedWithAdressOIB>
    <izvorni_sadrzaj> AGRA PLUS j.d.o.o. Umag, OIB 88276287689, Finida, Labinske republike 6 B, 52470 Umag</izvorni_sadrzaj>
    <derivirana_varijabla naziv="DomainObject.Predmet.ProtustrankaFormatedWithAdressOIB_1"> AGRA PLUS j.d.o.o. Umag, OIB 88276287689, Finida, Labinske republike 6 B, 52470 Umag</derivirana_varijabla>
  </DomainObject.Predmet.ProtustrankaFormatedWithAdressOIB>
  <DomainObject.Predmet.ProtustrankaWithAdress>
    <izvorni_sadrzaj>AGRA PLUS j.d.o.o. Umag Finida, Labinske republike 6 B, 52470 Umag</izvorni_sadrzaj>
    <derivirana_varijabla naziv="DomainObject.Predmet.ProtustrankaWithAdress_1">AGRA PLUS j.d.o.o. Umag Finida, Labinske republike 6 B, 52470 Umag</derivirana_varijabla>
  </DomainObject.Predmet.ProtustrankaWithAdress>
  <DomainObject.Predmet.ProtustrankaWithAdressOIB>
    <izvorni_sadrzaj>AGRA PLUS j.d.o.o. Umag, OIB 88276287689, Finida, Labinske republike 6 B, 52470 Umag</izvorni_sadrzaj>
    <derivirana_varijabla naziv="DomainObject.Predmet.ProtustrankaWithAdressOIB_1">AGRA PLUS j.d.o.o. Umag, OIB 88276287689, Finida, Labinske republike 6 B, 52470 Umag</derivirana_varijabla>
  </DomainObject.Predmet.ProtustrankaWithAdressOIB>
  <DomainObject.Predmet.ProtustrankaNazivFormated>
    <izvorni_sadrzaj>AGRA PLUS j.d.o.o. Umag</izvorni_sadrzaj>
    <derivirana_varijabla naziv="DomainObject.Predmet.ProtustrankaNazivFormated_1">AGRA PLUS j.d.o.o. Umag</derivirana_varijabla>
  </DomainObject.Predmet.ProtustrankaNazivFormated>
  <DomainObject.Predmet.ProtustrankaNazivFormatedOIB>
    <izvorni_sadrzaj>AGRA PLUS j.d.o.o. Umag, OIB 88276287689</izvorni_sadrzaj>
    <derivirana_varijabla naziv="DomainObject.Predmet.ProtustrankaNazivFormatedOIB_1">AGRA PLUS j.d.o.o. Umag, OIB 88276287689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40210.04</izvorni_sadrzaj>
    <derivirana_varijabla naziv="DomainObject.Predmet.TrenutnaVrijednost_1">40210.04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AGRA PLUS j.d.o.o. Umag</item>
    </izvorni_sadrzaj>
    <derivirana_varijabla naziv="DomainObject.Predmet.ProtuStrankaListFormated_1">
      <item>AGRA PLUS j.d.o.o. Umag</item>
    </derivirana_varijabla>
  </DomainObject.Predmet.ProtuStrankaListFormated>
  <DomainObject.Predmet.ProtuStrankaListFormatedOIB>
    <izvorni_sadrzaj>
      <item>AGRA PLUS j.d.o.o. Umag, OIB 88276287689</item>
    </izvorni_sadrzaj>
    <derivirana_varijabla naziv="DomainObject.Predmet.ProtuStrankaListFormatedOIB_1">
      <item>AGRA PLUS j.d.o.o. Umag, OIB 88276287689</item>
    </derivirana_varijabla>
  </DomainObject.Predmet.ProtuStrankaListFormatedOIB>
  <DomainObject.Predmet.ProtuStrankaListFormatedWithAdress>
    <izvorni_sadrzaj>
      <item>AGRA PLUS j.d.o.o. Umag, Finida, Labinske republike 6 B, 52470 Umag</item>
    </izvorni_sadrzaj>
    <derivirana_varijabla naziv="DomainObject.Predmet.ProtuStrankaListFormatedWithAdress_1">
      <item>AGRA PLUS j.d.o.o. Umag, Finida, Labinske republike 6 B, 52470 Umag</item>
    </derivirana_varijabla>
  </DomainObject.Predmet.ProtuStrankaListFormatedWithAdress>
  <DomainObject.Predmet.ProtuStrankaListFormatedWithAdressOIB>
    <izvorni_sadrzaj>
      <item>AGRA PLUS j.d.o.o. Umag, OIB 88276287689, Finida, Labinske republike 6 B, 52470 Umag</item>
    </izvorni_sadrzaj>
    <derivirana_varijabla naziv="DomainObject.Predmet.ProtuStrankaListFormatedWithAdressOIB_1">
      <item>AGRA PLUS j.d.o.o. Umag, OIB 88276287689, Finida, Labinske republike 6 B, 52470 Umag</item>
    </derivirana_varijabla>
  </DomainObject.Predmet.ProtuStrankaListFormatedWithAdressOIB>
  <DomainObject.Predmet.ProtuStrankaListNazivFormated>
    <izvorni_sadrzaj>
      <item>AGRA PLUS j.d.o.o. Umag</item>
    </izvorni_sadrzaj>
    <derivirana_varijabla naziv="DomainObject.Predmet.ProtuStrankaListNazivFormated_1">
      <item>AGRA PLUS j.d.o.o. Umag</item>
    </derivirana_varijabla>
  </DomainObject.Predmet.ProtuStrankaListNazivFormated>
  <DomainObject.Predmet.ProtuStrankaListNazivFormatedOIB>
    <izvorni_sadrzaj>
      <item>AGRA PLUS j.d.o.o. Umag, OIB 88276287689</item>
    </izvorni_sadrzaj>
    <derivirana_varijabla naziv="DomainObject.Predmet.ProtuStrankaListNazivFormatedOIB_1">
      <item>AGRA PLUS j.d.o.o. Umag, OIB 88276287689</item>
    </derivirana_varijabla>
  </DomainObject.Predmet.ProtuStrankaListNazivFormatedOIB>
  <DomainObject.Predmet.OstaliListFormated>
    <izvorni_sadrzaj>
      <item>Renato Gavrilović</item>
    </izvorni_sadrzaj>
    <derivirana_varijabla naziv="DomainObject.Predmet.OstaliListFormated_1">
      <item>Renato Gavrilović</item>
    </derivirana_varijabla>
  </DomainObject.Predmet.OstaliListFormated>
  <DomainObject.Predmet.OstaliListFormatedOIB>
    <izvorni_sadrzaj>
      <item>Renato Gavrilović</item>
    </izvorni_sadrzaj>
    <derivirana_varijabla naziv="DomainObject.Predmet.OstaliListFormatedOIB_1">
      <item>Renato Gavrilović</item>
    </derivirana_varijabla>
  </DomainObject.Predmet.OstaliListFormatedOIB>
  <DomainObject.Predmet.OstaliListFormatedWithAdress>
    <izvorni_sadrzaj>
      <item>Renato Gavrilović, Ulica Labinske republike 6B, 52470 Finida</item>
    </izvorni_sadrzaj>
    <derivirana_varijabla naziv="DomainObject.Predmet.OstaliListFormatedWithAdress_1">
      <item>Renato Gavrilović, Ulica Labinske republike 6B, 52470 Finida</item>
    </derivirana_varijabla>
  </DomainObject.Predmet.OstaliListFormatedWithAdress>
  <DomainObject.Predmet.OstaliListFormatedWithAdressOIB>
    <izvorni_sadrzaj>
      <item>Renato Gavrilović, Ulica Labinske republike 6B, 52470 Finida</item>
    </izvorni_sadrzaj>
    <derivirana_varijabla naziv="DomainObject.Predmet.OstaliListFormatedWithAdressOIB_1">
      <item>Renato Gavrilović, Ulica Labinske republike 6B, 52470 Finida</item>
    </derivirana_varijabla>
  </DomainObject.Predmet.OstaliListFormatedWithAdressOIB>
  <DomainObject.Predmet.OstaliListNazivFormated>
    <izvorni_sadrzaj>
      <item>Renato Gavrilović</item>
    </izvorni_sadrzaj>
    <derivirana_varijabla naziv="DomainObject.Predmet.OstaliListNazivFormated_1">
      <item>Renato Gavrilović</item>
    </derivirana_varijabla>
  </DomainObject.Predmet.OstaliListNazivFormated>
  <DomainObject.Predmet.OstaliListNazivFormatedOIB>
    <izvorni_sadrzaj>
      <item>Renato Gavrilović</item>
    </izvorni_sadrzaj>
    <derivirana_varijabla naziv="DomainObject.Predmet.OstaliListNazivFormatedOIB_1">
      <item>Renato Gavrilović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St-255/2021-9</izvorni_sadrzaj>
    <derivirana_varijabla naziv="DomainObject.PoslovniBrojDokumenta_1">St-255/2021-9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AGRA PLUS j.d.o.o. Umag</izvorni_sadrzaj>
    <derivirana_varijabla naziv="DomainObject.Predmet.ProtustrankaIDrugi_1">AGRA PLUS j.d.o.o.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AGRA PLUS j.d.o.o. Umag, OIB 88276287689, Finida, Labinske republike 6 B, 52470 Umag</izvorni_sadrzaj>
    <derivirana_varijabla naziv="DomainObject.Predmet.ProtustrankaIDrugiAdressOIB_1">AGRA PLUS j.d.o.o. Umag, OIB 88276287689, Finida, Labinske republike 6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 PLUS j.d.o.o. Umag</item>
      <item>Financijska agencija (FINA)</item>
      <item>Renato Gavrilović</item>
    </izvorni_sadrzaj>
    <derivirana_varijabla naziv="DomainObject.Predmet.SudioniciListNaziv_1">
      <item>AGRA PLUS j.d.o.o. Umag</item>
      <item>Financijska agencija (FINA)</item>
      <item>Renato Gavrilović</item>
    </derivirana_varijabla>
  </DomainObject.Predmet.SudioniciListNaziv>
  <DomainObject.Predmet.SudioniciListAdressOIB>
    <izvorni_sadrzaj>
      <item>AGRA PLUS j.d.o.o. Umag, OIB 88276287689, Finida, Labinske republike 6 B,52470 Umag</item>
      <item>Financijska agencija (FINA), OIB 85821130368, GIARDINI 5,52100 Pula</item>
      <item>Renato Gavrilović, Ulica Labinske republike 6B,52470 Finida</item>
    </izvorni_sadrzaj>
    <derivirana_varijabla naziv="DomainObject.Predmet.SudioniciListAdressOIB_1">
      <item>AGRA PLUS j.d.o.o. Umag, OIB 88276287689, Finida, Labinske republike 6 B,52470 Umag</item>
      <item>Financijska agencija (FINA), OIB 85821130368, GIARDINI 5,52100 Pula</item>
      <item>Renato Gavrilović, Ulica Labinske republike 6B,52470 Finida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88276287689</item>
      <item>, OIB 85821130368</item>
      <item>, OIB null</item>
    </izvorni_sadrzaj>
    <derivirana_varijabla naziv="DomainObject.Predmet.SudioniciListNazivOIB_1">
      <item>, OIB 88276287689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273</properties:Words>
  <properties:Characters>1448</properties:Characters>
  <properties:Lines>75</properties:Lines>
  <properties:Paragraphs>30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2021-06-08T07:09:00Z</dcterms:created>
  <dc:creator>Jasmina Matika</dc:creator>
  <dc:description/>
  <cp:keywords/>
  <cp:lastModifiedBy>Karin Vicel</cp:lastModifiedBy>
  <dcterms:modified xmlns:xsi="http://www.w3.org/2001/XMLSchema-instance" xsi:type="dcterms:W3CDTF">2021-06-08T07:28:00Z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St-255/2021-9 / Zapisnik - Ročište radi rasprave o uvjetima za otvaranje steč. post. (St-255-21.docx)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